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8747" w14:textId="3AEF1093" w:rsidR="00C30C26" w:rsidRPr="00F00F72" w:rsidRDefault="00C30C26" w:rsidP="001F709F">
      <w:pPr>
        <w:jc w:val="center"/>
        <w:rPr>
          <w:rFonts w:ascii="Arial" w:hAnsi="Arial" w:cs="Arial"/>
          <w:b/>
        </w:rPr>
      </w:pPr>
      <w:r w:rsidRPr="00F00F72">
        <w:rPr>
          <w:rFonts w:ascii="Arial" w:hAnsi="Arial" w:cs="Arial"/>
          <w:b/>
        </w:rPr>
        <w:t>FINANČNO ZAVAROVANJE ZA DOBRO IZVEDBO POGODBENIH OBVEZNOSTI</w:t>
      </w:r>
    </w:p>
    <w:p w14:paraId="6832E8F2" w14:textId="77777777" w:rsidR="001F709F" w:rsidRPr="00F00F72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F00F72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F00F72" w:rsidRDefault="001B5DAD" w:rsidP="001F709F">
      <w:pPr>
        <w:rPr>
          <w:rFonts w:ascii="Arial" w:hAnsi="Arial" w:cs="Arial"/>
        </w:rPr>
      </w:pPr>
    </w:p>
    <w:p w14:paraId="5E19416F" w14:textId="49708ED3" w:rsidR="001B5DAD" w:rsidRPr="00F00F72" w:rsidRDefault="001B5DAD" w:rsidP="001F709F">
      <w:pPr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</w:t>
      </w:r>
      <w:r w:rsidR="000359B7" w:rsidRPr="00F00F72">
        <w:rPr>
          <w:rFonts w:ascii="Arial" w:hAnsi="Arial" w:cs="Arial"/>
        </w:rPr>
        <w:t>________________________</w:t>
      </w:r>
      <w:r w:rsidR="00857FF5" w:rsidRPr="00F00F72">
        <w:rPr>
          <w:rFonts w:ascii="Arial" w:hAnsi="Arial" w:cs="Arial"/>
        </w:rPr>
        <w:t>________</w:t>
      </w:r>
      <w:r w:rsidR="000359B7" w:rsidRPr="00F00F72">
        <w:rPr>
          <w:rFonts w:ascii="Arial" w:hAnsi="Arial" w:cs="Arial"/>
        </w:rPr>
        <w:t>_________________</w:t>
      </w:r>
      <w:r w:rsidRPr="00F00F72">
        <w:rPr>
          <w:rFonts w:ascii="Arial" w:hAnsi="Arial" w:cs="Arial"/>
        </w:rPr>
        <w:t>______________</w:t>
      </w:r>
    </w:p>
    <w:p w14:paraId="190ECCBE" w14:textId="77777777" w:rsidR="00AC6E92" w:rsidRPr="00F00F72" w:rsidRDefault="00AC6E92" w:rsidP="00AC6E92">
      <w:pPr>
        <w:rPr>
          <w:rFonts w:ascii="Arial" w:hAnsi="Arial" w:cs="Arial"/>
        </w:rPr>
      </w:pPr>
      <w:r w:rsidRPr="00F00F72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F00F72" w:rsidRDefault="001F709F" w:rsidP="001F709F">
      <w:pPr>
        <w:rPr>
          <w:rFonts w:ascii="Arial" w:hAnsi="Arial" w:cs="Arial"/>
        </w:rPr>
      </w:pPr>
    </w:p>
    <w:p w14:paraId="5E8A3128" w14:textId="77777777" w:rsidR="000359B7" w:rsidRPr="00F00F72" w:rsidRDefault="000359B7" w:rsidP="001F709F">
      <w:pPr>
        <w:rPr>
          <w:rFonts w:ascii="Arial" w:hAnsi="Arial" w:cs="Arial"/>
        </w:rPr>
      </w:pPr>
    </w:p>
    <w:p w14:paraId="11320238" w14:textId="77777777" w:rsidR="000359B7" w:rsidRPr="00F00F72" w:rsidRDefault="000359B7" w:rsidP="001F709F">
      <w:pPr>
        <w:rPr>
          <w:rFonts w:ascii="Arial" w:hAnsi="Arial" w:cs="Arial"/>
        </w:rPr>
      </w:pPr>
    </w:p>
    <w:p w14:paraId="76F25D3E" w14:textId="44C4957D" w:rsidR="001F709F" w:rsidRPr="00F00F72" w:rsidRDefault="001F709F" w:rsidP="001F709F">
      <w:pPr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_____________________________________________</w:t>
      </w:r>
    </w:p>
    <w:p w14:paraId="636F8151" w14:textId="77777777" w:rsidR="00AC6E92" w:rsidRPr="00F00F72" w:rsidRDefault="00AC6E92" w:rsidP="00AC6E92">
      <w:pPr>
        <w:rPr>
          <w:rFonts w:ascii="Arial" w:hAnsi="Arial" w:cs="Arial"/>
        </w:rPr>
      </w:pPr>
      <w:r w:rsidRPr="00F00F72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F00F72" w:rsidRDefault="001F709F" w:rsidP="001F709F">
      <w:pPr>
        <w:rPr>
          <w:rFonts w:ascii="Arial" w:hAnsi="Arial" w:cs="Arial"/>
        </w:rPr>
      </w:pPr>
    </w:p>
    <w:p w14:paraId="4AF3A943" w14:textId="77777777" w:rsidR="001E732D" w:rsidRPr="00F00F72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F00F72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990AB9E" w:rsidR="00C30C26" w:rsidRDefault="00C30C26" w:rsidP="00C30C26">
      <w:pPr>
        <w:jc w:val="center"/>
        <w:rPr>
          <w:rFonts w:ascii="Arial" w:hAnsi="Arial" w:cs="Arial"/>
          <w:b/>
        </w:rPr>
      </w:pPr>
      <w:r w:rsidRPr="00F00F72">
        <w:rPr>
          <w:rFonts w:ascii="Arial" w:hAnsi="Arial" w:cs="Arial"/>
          <w:b/>
        </w:rPr>
        <w:t xml:space="preserve">MENIČNA IZJAVA </w:t>
      </w:r>
      <w:r w:rsidR="001F709F" w:rsidRPr="00F00F72">
        <w:rPr>
          <w:rFonts w:ascii="Arial" w:hAnsi="Arial" w:cs="Arial"/>
          <w:b/>
        </w:rPr>
        <w:t xml:space="preserve">IN NALOG ZA PLAČILO MENICE – za dobro izvedbo pogodbenih obveznosti </w:t>
      </w:r>
    </w:p>
    <w:p w14:paraId="12BBB2B7" w14:textId="77777777" w:rsidR="00656779" w:rsidRPr="00F00F72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F00F72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F00F72">
        <w:rPr>
          <w:rFonts w:ascii="Arial" w:hAnsi="Arial" w:cs="Arial"/>
          <w:b/>
          <w:bCs/>
        </w:rPr>
        <w:t>MENIČNA IZJAVA</w:t>
      </w:r>
    </w:p>
    <w:p w14:paraId="3F74F3EB" w14:textId="77777777" w:rsidR="002241BD" w:rsidRDefault="002241BD" w:rsidP="002241BD">
      <w:pPr>
        <w:rPr>
          <w:rFonts w:ascii="Arial" w:hAnsi="Arial" w:cs="Arial"/>
        </w:rPr>
      </w:pPr>
    </w:p>
    <w:p w14:paraId="315A7A6B" w14:textId="2B8DA3A2" w:rsidR="001E732D" w:rsidRDefault="001E732D" w:rsidP="002241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 podlagi </w:t>
      </w:r>
      <w:r w:rsidRPr="001627D6">
        <w:rPr>
          <w:rFonts w:ascii="Arial" w:hAnsi="Arial" w:cs="Arial"/>
          <w:b/>
          <w:bCs/>
        </w:rPr>
        <w:t>»</w:t>
      </w:r>
      <w:r w:rsidR="0097450E" w:rsidRPr="001627D6">
        <w:rPr>
          <w:rFonts w:ascii="Arial" w:hAnsi="Arial" w:cs="Arial"/>
          <w:b/>
          <w:bCs/>
        </w:rPr>
        <w:t>Okvirnega sporazuma</w:t>
      </w:r>
      <w:r w:rsidRPr="001627D6">
        <w:rPr>
          <w:rFonts w:ascii="Arial" w:hAnsi="Arial" w:cs="Arial"/>
          <w:b/>
          <w:bCs/>
        </w:rPr>
        <w:t xml:space="preserve"> </w:t>
      </w:r>
      <w:r w:rsidR="0097450E" w:rsidRPr="001627D6">
        <w:rPr>
          <w:rFonts w:ascii="Arial" w:hAnsi="Arial" w:cs="Arial"/>
          <w:b/>
          <w:bCs/>
        </w:rPr>
        <w:t xml:space="preserve">o </w:t>
      </w:r>
      <w:r w:rsidRPr="001627D6">
        <w:rPr>
          <w:rFonts w:ascii="Arial" w:hAnsi="Arial" w:cs="Arial"/>
          <w:b/>
          <w:bCs/>
        </w:rPr>
        <w:t xml:space="preserve">dobavi </w:t>
      </w:r>
      <w:r w:rsidR="00CA5CCB">
        <w:rPr>
          <w:rFonts w:ascii="Arial" w:hAnsi="Arial" w:cs="Arial"/>
          <w:b/>
          <w:bCs/>
        </w:rPr>
        <w:t>pogonskih goriv</w:t>
      </w:r>
      <w:r w:rsidRPr="001627D6">
        <w:rPr>
          <w:rFonts w:ascii="Arial" w:hAnsi="Arial" w:cs="Arial"/>
          <w:b/>
          <w:bCs/>
        </w:rPr>
        <w:t>«</w:t>
      </w:r>
      <w:r>
        <w:rPr>
          <w:rFonts w:ascii="Arial" w:hAnsi="Arial" w:cs="Arial"/>
        </w:rPr>
        <w:t>, sklenjene</w:t>
      </w:r>
      <w:r w:rsidR="001627D6">
        <w:rPr>
          <w:rFonts w:ascii="Arial" w:hAnsi="Arial" w:cs="Arial"/>
        </w:rPr>
        <w:t xml:space="preserve">ga </w:t>
      </w:r>
      <w:r>
        <w:rPr>
          <w:rFonts w:ascii="Arial" w:hAnsi="Arial" w:cs="Arial"/>
        </w:rPr>
        <w:t>med JAVNIM PODJETJEM KOMUNALA SLOVENJ GRADEC d.o.o. in _______________________________</w:t>
      </w:r>
      <w:r w:rsidR="00D2117A">
        <w:rPr>
          <w:rFonts w:ascii="Arial" w:hAnsi="Arial" w:cs="Arial"/>
        </w:rPr>
        <w:t>_________</w:t>
      </w:r>
      <w:r>
        <w:rPr>
          <w:rFonts w:ascii="Arial" w:hAnsi="Arial" w:cs="Arial"/>
        </w:rPr>
        <w:t>____ (naziv ponudnika</w:t>
      </w:r>
      <w:r w:rsidR="00E470D2">
        <w:rPr>
          <w:rFonts w:ascii="Arial" w:hAnsi="Arial" w:cs="Arial"/>
        </w:rPr>
        <w:t>/dobavitelja</w:t>
      </w:r>
      <w:r>
        <w:rPr>
          <w:rFonts w:ascii="Arial" w:hAnsi="Arial" w:cs="Arial"/>
        </w:rPr>
        <w:t>)</w:t>
      </w:r>
      <w:r w:rsidR="001627D6">
        <w:rPr>
          <w:rFonts w:ascii="Arial" w:hAnsi="Arial" w:cs="Arial"/>
        </w:rPr>
        <w:t xml:space="preserve">, </w:t>
      </w:r>
      <w:r w:rsidR="002241BD">
        <w:rPr>
          <w:rFonts w:ascii="Arial" w:hAnsi="Arial" w:cs="Arial"/>
        </w:rPr>
        <w:t>na podlagi javnega naročila (interna št</w:t>
      </w:r>
      <w:r w:rsidR="00D2117A">
        <w:rPr>
          <w:rFonts w:ascii="Arial" w:hAnsi="Arial" w:cs="Arial"/>
        </w:rPr>
        <w:t>.</w:t>
      </w:r>
      <w:r w:rsidR="002241BD">
        <w:rPr>
          <w:rFonts w:ascii="Arial" w:hAnsi="Arial" w:cs="Arial"/>
        </w:rPr>
        <w:t xml:space="preserve"> naročila: JN-</w:t>
      </w:r>
      <w:r w:rsidR="00CA5CCB">
        <w:rPr>
          <w:rFonts w:ascii="Arial" w:hAnsi="Arial" w:cs="Arial"/>
        </w:rPr>
        <w:t>10Šu</w:t>
      </w:r>
      <w:r w:rsidR="002241BD">
        <w:rPr>
          <w:rFonts w:ascii="Arial" w:hAnsi="Arial" w:cs="Arial"/>
        </w:rPr>
        <w:t>/2024)</w:t>
      </w:r>
      <w:r w:rsidR="00D2117A">
        <w:rPr>
          <w:rFonts w:ascii="Arial" w:hAnsi="Arial" w:cs="Arial"/>
        </w:rPr>
        <w:t xml:space="preserve">, je dobavitelj dolžan zagotavljati </w:t>
      </w:r>
      <w:r w:rsidR="006C10C5">
        <w:rPr>
          <w:rFonts w:ascii="Arial" w:hAnsi="Arial" w:cs="Arial"/>
        </w:rPr>
        <w:t xml:space="preserve">pogodbene </w:t>
      </w:r>
      <w:r w:rsidR="00D2117A">
        <w:rPr>
          <w:rFonts w:ascii="Arial" w:hAnsi="Arial" w:cs="Arial"/>
        </w:rPr>
        <w:t>obveznosti v skladu z določili te</w:t>
      </w:r>
      <w:r w:rsidR="0097450E">
        <w:rPr>
          <w:rFonts w:ascii="Arial" w:hAnsi="Arial" w:cs="Arial"/>
        </w:rPr>
        <w:t>ga</w:t>
      </w:r>
      <w:r w:rsidR="00D2117A">
        <w:rPr>
          <w:rFonts w:ascii="Arial" w:hAnsi="Arial" w:cs="Arial"/>
        </w:rPr>
        <w:t xml:space="preserve"> </w:t>
      </w:r>
      <w:r w:rsidR="0097450E">
        <w:rPr>
          <w:rFonts w:ascii="Arial" w:hAnsi="Arial" w:cs="Arial"/>
        </w:rPr>
        <w:t>sporazuma</w:t>
      </w:r>
      <w:r w:rsidR="009248BD">
        <w:rPr>
          <w:rFonts w:ascii="Arial" w:hAnsi="Arial" w:cs="Arial"/>
        </w:rPr>
        <w:t xml:space="preserve">. </w:t>
      </w:r>
      <w:r w:rsidR="00EB6FD9">
        <w:rPr>
          <w:rFonts w:ascii="Arial" w:hAnsi="Arial" w:cs="Arial"/>
        </w:rPr>
        <w:t xml:space="preserve">Ponudnik je dolžan zagotavljati pogodbene obveznosti tudi </w:t>
      </w:r>
      <w:r w:rsidR="00C64F8A">
        <w:rPr>
          <w:rFonts w:ascii="Arial" w:hAnsi="Arial" w:cs="Arial"/>
        </w:rPr>
        <w:t>v skladu z določili pogodb, sklenjen</w:t>
      </w:r>
      <w:r w:rsidR="00B47B16">
        <w:rPr>
          <w:rFonts w:ascii="Arial" w:hAnsi="Arial" w:cs="Arial"/>
        </w:rPr>
        <w:t>ih</w:t>
      </w:r>
      <w:r w:rsidR="00C64F8A">
        <w:rPr>
          <w:rFonts w:ascii="Arial" w:hAnsi="Arial" w:cs="Arial"/>
        </w:rPr>
        <w:t xml:space="preserve"> </w:t>
      </w:r>
      <w:r w:rsidR="001627D6">
        <w:rPr>
          <w:rFonts w:ascii="Arial" w:hAnsi="Arial" w:cs="Arial"/>
        </w:rPr>
        <w:t xml:space="preserve">k temu sporazumu </w:t>
      </w:r>
      <w:r w:rsidR="00C64F8A">
        <w:rPr>
          <w:rFonts w:ascii="Arial" w:hAnsi="Arial" w:cs="Arial"/>
        </w:rPr>
        <w:t>med</w:t>
      </w:r>
      <w:r w:rsidR="00EB6FD9">
        <w:rPr>
          <w:rFonts w:ascii="Arial" w:hAnsi="Arial" w:cs="Arial"/>
        </w:rPr>
        <w:t xml:space="preserve"> ponudnikom in </w:t>
      </w:r>
      <w:r w:rsidR="00C82819">
        <w:rPr>
          <w:rFonts w:ascii="Arial" w:hAnsi="Arial" w:cs="Arial"/>
        </w:rPr>
        <w:t xml:space="preserve">naročnikom oz. </w:t>
      </w:r>
      <w:r w:rsidR="00C64F8A">
        <w:rPr>
          <w:rFonts w:ascii="Arial" w:hAnsi="Arial" w:cs="Arial"/>
        </w:rPr>
        <w:t>posameznimi naročniki tega skupnega javnega naročila</w:t>
      </w:r>
      <w:r w:rsidR="00B47B16">
        <w:rPr>
          <w:rFonts w:ascii="Arial" w:hAnsi="Arial" w:cs="Arial"/>
        </w:rPr>
        <w:t>.</w:t>
      </w:r>
    </w:p>
    <w:p w14:paraId="46DDFECB" w14:textId="77777777" w:rsidR="00754511" w:rsidRDefault="00754511" w:rsidP="002241BD">
      <w:pPr>
        <w:rPr>
          <w:rFonts w:ascii="Arial" w:hAnsi="Arial" w:cs="Arial"/>
        </w:rPr>
      </w:pPr>
    </w:p>
    <w:p w14:paraId="724A7B62" w14:textId="5968FD47" w:rsidR="00754511" w:rsidRDefault="00754511" w:rsidP="002241BD">
      <w:pPr>
        <w:rPr>
          <w:rFonts w:ascii="Arial" w:hAnsi="Arial" w:cs="Arial"/>
        </w:rPr>
      </w:pPr>
      <w:r>
        <w:rPr>
          <w:rFonts w:ascii="Arial" w:hAnsi="Arial" w:cs="Arial"/>
        </w:rPr>
        <w:t>Za zavarovanje vseh naših obveznosti v primeru, če kot dobavitelj svojih pogodbenih obveznosti ne bomo izpolnili v dogovorjenem načinu, obsegu, kvaliteti, količini in rokih, kot so opredeljeni v citiran</w:t>
      </w:r>
      <w:r w:rsidR="003235E7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</w:t>
      </w:r>
      <w:r w:rsidR="003235E7">
        <w:rPr>
          <w:rFonts w:ascii="Arial" w:hAnsi="Arial" w:cs="Arial"/>
        </w:rPr>
        <w:t>sporazumu</w:t>
      </w:r>
      <w:r w:rsidR="006C10C5">
        <w:rPr>
          <w:rFonts w:ascii="Arial" w:hAnsi="Arial" w:cs="Arial"/>
        </w:rPr>
        <w:t xml:space="preserve"> in/ali v pogodb</w:t>
      </w:r>
      <w:r w:rsidR="00A4483D">
        <w:rPr>
          <w:rFonts w:ascii="Arial" w:hAnsi="Arial" w:cs="Arial"/>
        </w:rPr>
        <w:t>ah</w:t>
      </w:r>
      <w:r w:rsidR="001627D6">
        <w:rPr>
          <w:rFonts w:ascii="Arial" w:hAnsi="Arial" w:cs="Arial"/>
        </w:rPr>
        <w:t xml:space="preserve"> k temu sporazumu</w:t>
      </w:r>
      <w:r>
        <w:rPr>
          <w:rFonts w:ascii="Arial" w:hAnsi="Arial" w:cs="Arial"/>
        </w:rPr>
        <w:t>, izročamo:</w:t>
      </w:r>
    </w:p>
    <w:p w14:paraId="4F220752" w14:textId="77777777" w:rsidR="00754511" w:rsidRDefault="00754511" w:rsidP="002241BD">
      <w:pPr>
        <w:rPr>
          <w:rFonts w:ascii="Arial" w:hAnsi="Arial" w:cs="Arial"/>
        </w:rPr>
      </w:pPr>
    </w:p>
    <w:p w14:paraId="2BD36033" w14:textId="555D9EFC" w:rsidR="00754511" w:rsidRPr="001E732D" w:rsidRDefault="00754511" w:rsidP="002241BD">
      <w:pPr>
        <w:rPr>
          <w:rFonts w:ascii="Arial" w:hAnsi="Arial" w:cs="Arial"/>
        </w:rPr>
      </w:pPr>
      <w:r w:rsidRPr="00030781">
        <w:rPr>
          <w:rFonts w:ascii="Arial" w:hAnsi="Arial" w:cs="Arial"/>
          <w:b/>
          <w:bCs/>
        </w:rPr>
        <w:t>dve (2) bianko menici</w:t>
      </w:r>
      <w:r>
        <w:rPr>
          <w:rFonts w:ascii="Arial" w:hAnsi="Arial" w:cs="Arial"/>
        </w:rPr>
        <w:t xml:space="preserve"> z veljavnostjo od sklenitve </w:t>
      </w:r>
      <w:r w:rsidR="00A4483D">
        <w:rPr>
          <w:rFonts w:ascii="Arial" w:hAnsi="Arial" w:cs="Arial"/>
        </w:rPr>
        <w:t>sporazuma</w:t>
      </w:r>
      <w:r w:rsidR="001627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vključno 30 dni po prenehanju </w:t>
      </w:r>
      <w:r w:rsidR="00C64F8A">
        <w:rPr>
          <w:rFonts w:ascii="Arial" w:hAnsi="Arial" w:cs="Arial"/>
        </w:rPr>
        <w:t>sporazum</w:t>
      </w:r>
      <w:r w:rsidR="009248BD">
        <w:rPr>
          <w:rFonts w:ascii="Arial" w:hAnsi="Arial" w:cs="Arial"/>
        </w:rPr>
        <w:t>a</w:t>
      </w:r>
      <w:r w:rsidR="00C64F8A">
        <w:rPr>
          <w:rFonts w:ascii="Arial" w:hAnsi="Arial" w:cs="Arial"/>
        </w:rPr>
        <w:t>.</w:t>
      </w:r>
    </w:p>
    <w:p w14:paraId="4A71744F" w14:textId="77777777" w:rsidR="00754511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Default="00754511" w:rsidP="00754511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0D90011B" w:rsidR="00637700" w:rsidRPr="003738B7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 brez poprejšnjega </w:t>
      </w:r>
      <w:r w:rsidRPr="003738B7">
        <w:rPr>
          <w:rFonts w:ascii="Arial" w:hAnsi="Arial" w:cs="Arial"/>
        </w:rPr>
        <w:t xml:space="preserve">obvestila </w:t>
      </w:r>
      <w:r w:rsidRPr="003738B7">
        <w:rPr>
          <w:rFonts w:ascii="Arial" w:hAnsi="Arial" w:cs="Arial"/>
          <w:b/>
          <w:bCs/>
        </w:rPr>
        <w:t>vsako</w:t>
      </w:r>
      <w:r w:rsidRPr="003738B7">
        <w:rPr>
          <w:rFonts w:ascii="Arial" w:hAnsi="Arial" w:cs="Arial"/>
        </w:rPr>
        <w:t xml:space="preserve"> predloženo bianko menico </w:t>
      </w:r>
      <w:r w:rsidRPr="003738B7">
        <w:rPr>
          <w:rFonts w:ascii="Arial" w:hAnsi="Arial" w:cs="Arial"/>
          <w:b/>
          <w:bCs/>
        </w:rPr>
        <w:t xml:space="preserve">izpolni do višine </w:t>
      </w:r>
      <w:r w:rsidR="0045099E" w:rsidRPr="003738B7">
        <w:rPr>
          <w:rFonts w:ascii="Arial" w:hAnsi="Arial" w:cs="Arial"/>
          <w:b/>
          <w:bCs/>
        </w:rPr>
        <w:t>5</w:t>
      </w:r>
      <w:r w:rsidRPr="003738B7">
        <w:rPr>
          <w:rFonts w:ascii="Arial" w:hAnsi="Arial" w:cs="Arial"/>
          <w:b/>
          <w:bCs/>
        </w:rPr>
        <w:t>%</w:t>
      </w:r>
      <w:r w:rsidRPr="003738B7">
        <w:rPr>
          <w:rFonts w:ascii="Arial" w:hAnsi="Arial" w:cs="Arial"/>
        </w:rPr>
        <w:t xml:space="preserve"> pogodbene vrednosti </w:t>
      </w:r>
      <w:r w:rsidR="005A595B" w:rsidRPr="003738B7">
        <w:rPr>
          <w:rFonts w:ascii="Arial" w:hAnsi="Arial" w:cs="Arial"/>
          <w:b/>
          <w:bCs/>
        </w:rPr>
        <w:t>(z</w:t>
      </w:r>
      <w:r w:rsidRPr="003738B7">
        <w:rPr>
          <w:rFonts w:ascii="Arial" w:hAnsi="Arial" w:cs="Arial"/>
          <w:b/>
          <w:bCs/>
        </w:rPr>
        <w:t xml:space="preserve"> DDV</w:t>
      </w:r>
      <w:r w:rsidR="005A595B" w:rsidRPr="003738B7">
        <w:rPr>
          <w:rFonts w:ascii="Arial" w:hAnsi="Arial" w:cs="Arial"/>
          <w:b/>
          <w:bCs/>
        </w:rPr>
        <w:t>)</w:t>
      </w:r>
      <w:r w:rsidRPr="003738B7">
        <w:rPr>
          <w:rFonts w:ascii="Arial" w:hAnsi="Arial" w:cs="Arial"/>
        </w:rPr>
        <w:t xml:space="preserve"> </w:t>
      </w:r>
      <w:r w:rsidR="003738B7">
        <w:rPr>
          <w:rFonts w:ascii="Arial" w:hAnsi="Arial" w:cs="Arial"/>
        </w:rPr>
        <w:t>(</w:t>
      </w:r>
      <w:r w:rsidR="003738B7" w:rsidRPr="003738B7">
        <w:rPr>
          <w:rFonts w:ascii="Arial" w:hAnsi="Arial" w:cs="Arial"/>
          <w:iCs/>
        </w:rPr>
        <w:t>kar predstavlja skupno višino pogodbene vrednosti z DDV vseh pogodb posameznih naročnikov</w:t>
      </w:r>
      <w:r w:rsidR="00ED7A2E">
        <w:rPr>
          <w:rFonts w:ascii="Arial" w:hAnsi="Arial" w:cs="Arial"/>
          <w:iCs/>
        </w:rPr>
        <w:t xml:space="preserve"> v tem skupnem javnem naročanju</w:t>
      </w:r>
      <w:r w:rsidR="003738B7" w:rsidRPr="003738B7">
        <w:rPr>
          <w:rFonts w:ascii="Arial" w:hAnsi="Arial" w:cs="Arial"/>
          <w:iCs/>
        </w:rPr>
        <w:t>, s katerimi bo imel izbrani ponudnik v drugi/pogodbeni fazi sklenjene pogodbe)</w:t>
      </w:r>
      <w:r w:rsidR="003738B7">
        <w:rPr>
          <w:rFonts w:ascii="Arial" w:hAnsi="Arial" w:cs="Arial"/>
          <w:iCs/>
        </w:rPr>
        <w:t>;</w:t>
      </w:r>
      <w:r w:rsidR="003738B7" w:rsidRPr="003738B7">
        <w:rPr>
          <w:rFonts w:ascii="Arial" w:hAnsi="Arial" w:cs="Arial"/>
          <w:iCs/>
        </w:rPr>
        <w:t xml:space="preserve"> </w:t>
      </w:r>
    </w:p>
    <w:p w14:paraId="2CB9F048" w14:textId="77777777" w:rsidR="0063770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3738B7">
        <w:rPr>
          <w:rFonts w:ascii="Arial" w:hAnsi="Arial" w:cs="Arial"/>
        </w:rPr>
        <w:t>da na vsaki menici vpiše klavzulo »brez protesta« in</w:t>
      </w:r>
      <w:r>
        <w:rPr>
          <w:rFonts w:ascii="Arial" w:hAnsi="Arial" w:cs="Arial"/>
        </w:rPr>
        <w:t xml:space="preserve"> izpolni vse ostale sestavine bianko menice, ki ob izdaji niso bile izpolnjene, s poljubno dospelostjo in besedilom;</w:t>
      </w:r>
    </w:p>
    <w:p w14:paraId="72A798DE" w14:textId="5D17C094" w:rsidR="007564D0" w:rsidRDefault="00637700" w:rsidP="00382E17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da vsako menico domilicira pri katerikoli poslovni banki</w:t>
      </w:r>
      <w:r w:rsidR="00622891">
        <w:rPr>
          <w:rFonts w:ascii="Arial" w:hAnsi="Arial" w:cs="Arial"/>
        </w:rPr>
        <w:t>, hranilnici ali hranilno kreditni službi</w:t>
      </w:r>
      <w:r>
        <w:rPr>
          <w:rFonts w:ascii="Arial" w:hAnsi="Arial" w:cs="Arial"/>
        </w:rPr>
        <w:t xml:space="preserve"> </w:t>
      </w:r>
      <w:r w:rsidR="00622891">
        <w:rPr>
          <w:rFonts w:ascii="Arial" w:hAnsi="Arial" w:cs="Arial"/>
        </w:rPr>
        <w:t xml:space="preserve">(v nadaljevanju: banka) </w:t>
      </w:r>
      <w:r>
        <w:rPr>
          <w:rFonts w:ascii="Arial" w:hAnsi="Arial" w:cs="Arial"/>
        </w:rPr>
        <w:t>s sedežem v Republiki Sloveniji, ki vodi naš transakcijski račun.</w:t>
      </w:r>
      <w:r w:rsidR="00754511">
        <w:rPr>
          <w:rFonts w:ascii="Arial" w:hAnsi="Arial" w:cs="Arial"/>
        </w:rPr>
        <w:t xml:space="preserve"> </w:t>
      </w:r>
    </w:p>
    <w:p w14:paraId="0C5B5F51" w14:textId="77777777" w:rsidR="007564D0" w:rsidRPr="007564D0" w:rsidRDefault="007564D0" w:rsidP="007564D0">
      <w:pPr>
        <w:pStyle w:val="Odstavekseznama"/>
        <w:rPr>
          <w:rFonts w:ascii="Arial" w:hAnsi="Arial" w:cs="Arial"/>
        </w:rPr>
      </w:pPr>
    </w:p>
    <w:p w14:paraId="03105B4B" w14:textId="1D69D16C" w:rsidR="007564D0" w:rsidRDefault="007564D0" w:rsidP="00382E17">
      <w:pPr>
        <w:rPr>
          <w:rFonts w:ascii="Arial" w:hAnsi="Arial" w:cs="Arial"/>
        </w:rPr>
      </w:pPr>
      <w:bookmarkStart w:id="0" w:name="_Hlk179896087"/>
      <w:r>
        <w:rPr>
          <w:rFonts w:ascii="Arial" w:hAnsi="Arial" w:cs="Arial"/>
        </w:rPr>
        <w:t xml:space="preserve">S podpisom te menične izjave izdajatelj menice izrecno potrjuje, da </w:t>
      </w:r>
      <w:r w:rsidR="00CF0120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menic</w:t>
      </w:r>
      <w:r w:rsidR="00CF012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izdan</w:t>
      </w:r>
      <w:r w:rsidR="00CF012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 zavarovanje</w:t>
      </w:r>
      <w:r w:rsidR="00CF0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izročen</w:t>
      </w:r>
      <w:r w:rsidR="00CF012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naročniku Javno podjetje Komunala Slovenj Gradec d.o.o. </w:t>
      </w:r>
      <w:r w:rsidR="00ED4D68">
        <w:rPr>
          <w:rFonts w:ascii="Arial" w:hAnsi="Arial" w:cs="Arial"/>
        </w:rPr>
        <w:t xml:space="preserve">(skupno javno naročanje) </w:t>
      </w:r>
      <w:r>
        <w:rPr>
          <w:rFonts w:ascii="Arial" w:hAnsi="Arial" w:cs="Arial"/>
        </w:rPr>
        <w:t>in velja za izpolnjevanje obveznosti za vse posamezne naročnike po okvirnem sporazumu.</w:t>
      </w:r>
    </w:p>
    <w:bookmarkEnd w:id="0"/>
    <w:p w14:paraId="578820A0" w14:textId="77777777" w:rsidR="007564D0" w:rsidRDefault="007564D0" w:rsidP="00382E17">
      <w:pPr>
        <w:rPr>
          <w:rFonts w:ascii="Arial" w:hAnsi="Arial" w:cs="Arial"/>
        </w:rPr>
      </w:pPr>
    </w:p>
    <w:p w14:paraId="17DC46E2" w14:textId="22A084B8" w:rsidR="00382E17" w:rsidRDefault="00382E17" w:rsidP="00382E17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i</w:t>
      </w:r>
      <w:r w:rsidRPr="00F00F72">
        <w:rPr>
          <w:rFonts w:ascii="Arial" w:hAnsi="Arial" w:cs="Arial"/>
        </w:rPr>
        <w:t>zdajatelj menice izrecno potrjuje, da je podpisnik menice pooblaščen za podpis menice in da velja t</w:t>
      </w:r>
      <w:r>
        <w:rPr>
          <w:rFonts w:ascii="Arial" w:hAnsi="Arial" w:cs="Arial"/>
        </w:rPr>
        <w:t>a menična izjava in nalog za plačilo menice</w:t>
      </w:r>
      <w:r w:rsidRPr="00F00F72">
        <w:rPr>
          <w:rFonts w:ascii="Arial" w:hAnsi="Arial" w:cs="Arial"/>
        </w:rPr>
        <w:t xml:space="preserve"> pooblastilo </w:t>
      </w:r>
      <w:r>
        <w:rPr>
          <w:rFonts w:ascii="Arial" w:hAnsi="Arial" w:cs="Arial"/>
        </w:rPr>
        <w:t>ter</w:t>
      </w:r>
      <w:r w:rsidRPr="00F00F72">
        <w:rPr>
          <w:rFonts w:ascii="Arial" w:hAnsi="Arial" w:cs="Arial"/>
        </w:rPr>
        <w:t xml:space="preserve"> podpisana menica tudi v primeru spremembe zakonitih zastopnikov izdajatelja menice. </w:t>
      </w:r>
    </w:p>
    <w:p w14:paraId="1B936371" w14:textId="77777777" w:rsidR="003D2F14" w:rsidRDefault="003D2F14" w:rsidP="00382E17">
      <w:pPr>
        <w:rPr>
          <w:rFonts w:ascii="Arial" w:hAnsi="Arial" w:cs="Arial"/>
        </w:rPr>
      </w:pPr>
    </w:p>
    <w:p w14:paraId="1E9A7F4B" w14:textId="57FA1764" w:rsidR="003D2F14" w:rsidRPr="00F00F72" w:rsidRDefault="003D2F14" w:rsidP="003D2F14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se</w:t>
      </w:r>
      <w:r w:rsidR="000D6F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F00F72">
        <w:rPr>
          <w:rFonts w:ascii="Arial" w:hAnsi="Arial" w:cs="Arial"/>
        </w:rPr>
        <w:t xml:space="preserve">zdajatelj menice zavezuje, da bo ob vsaki spremembi domicila, v primeru spremembe predpisov ali če se ugotovi, da na osnovi te menične izjave </w:t>
      </w:r>
      <w:r w:rsidR="000D6F76">
        <w:rPr>
          <w:rFonts w:ascii="Arial" w:hAnsi="Arial" w:cs="Arial"/>
        </w:rPr>
        <w:t xml:space="preserve">in naloga za </w:t>
      </w:r>
      <w:r w:rsidR="00543D6A">
        <w:rPr>
          <w:rFonts w:ascii="Arial" w:hAnsi="Arial" w:cs="Arial"/>
        </w:rPr>
        <w:t>p</w:t>
      </w:r>
      <w:r w:rsidR="000D6F76">
        <w:rPr>
          <w:rFonts w:ascii="Arial" w:hAnsi="Arial" w:cs="Arial"/>
        </w:rPr>
        <w:t xml:space="preserve">lačilo menice </w:t>
      </w:r>
      <w:r w:rsidRPr="00F00F72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>
        <w:rPr>
          <w:rFonts w:ascii="Arial" w:hAnsi="Arial" w:cs="Arial"/>
        </w:rPr>
        <w:t xml:space="preserve">in nalog za plačilo menice </w:t>
      </w:r>
      <w:r w:rsidRPr="00F00F72">
        <w:rPr>
          <w:rFonts w:ascii="Arial" w:hAnsi="Arial" w:cs="Arial"/>
        </w:rPr>
        <w:t xml:space="preserve">nadomestil z </w:t>
      </w:r>
      <w:r w:rsidR="000D6F76">
        <w:rPr>
          <w:rFonts w:ascii="Arial" w:hAnsi="Arial" w:cs="Arial"/>
        </w:rPr>
        <w:t xml:space="preserve">novo </w:t>
      </w:r>
      <w:r w:rsidRPr="00F00F72">
        <w:rPr>
          <w:rFonts w:ascii="Arial" w:hAnsi="Arial" w:cs="Arial"/>
        </w:rPr>
        <w:t xml:space="preserve">ustrezno izjavo. </w:t>
      </w:r>
    </w:p>
    <w:p w14:paraId="3423F15F" w14:textId="77777777" w:rsidR="005C3879" w:rsidRPr="00382E17" w:rsidRDefault="005C3879" w:rsidP="00382E17">
      <w:pPr>
        <w:rPr>
          <w:rFonts w:ascii="Arial" w:hAnsi="Arial" w:cs="Arial"/>
          <w:b/>
          <w:bCs/>
        </w:rPr>
      </w:pPr>
    </w:p>
    <w:p w14:paraId="5F954864" w14:textId="5F80BB6E" w:rsidR="00656779" w:rsidRDefault="00656779" w:rsidP="006567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 menične izjave izdajatelj menice </w:t>
      </w:r>
      <w:r w:rsidRPr="00A840FB">
        <w:rPr>
          <w:rFonts w:ascii="Arial" w:hAnsi="Arial" w:cs="Arial"/>
        </w:rPr>
        <w:t>izjavlja, da se zaveda pravnih posledic izdaje menice v zavarovanje.</w:t>
      </w:r>
    </w:p>
    <w:p w14:paraId="474A6FD8" w14:textId="77777777" w:rsidR="00534CB1" w:rsidRPr="00534CB1" w:rsidRDefault="00534CB1" w:rsidP="00656779">
      <w:pPr>
        <w:rPr>
          <w:rFonts w:ascii="Arial" w:hAnsi="Arial" w:cs="Arial"/>
        </w:rPr>
      </w:pPr>
    </w:p>
    <w:p w14:paraId="0F0F19D2" w14:textId="789B37F2" w:rsidR="00F00F72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F00F72">
        <w:rPr>
          <w:rFonts w:ascii="Arial" w:hAnsi="Arial" w:cs="Arial"/>
          <w:b/>
          <w:bCs/>
        </w:rPr>
        <w:lastRenderedPageBreak/>
        <w:t>NALOG ZA PLAČILO MENIC</w:t>
      </w:r>
    </w:p>
    <w:p w14:paraId="47BC2DBB" w14:textId="77777777" w:rsidR="00612349" w:rsidRDefault="00612349" w:rsidP="00612349">
      <w:pPr>
        <w:rPr>
          <w:rFonts w:ascii="Arial" w:hAnsi="Arial" w:cs="Arial"/>
          <w:b/>
          <w:bCs/>
        </w:rPr>
      </w:pPr>
    </w:p>
    <w:p w14:paraId="6399AD4D" w14:textId="42F0BC26" w:rsidR="00612349" w:rsidRDefault="00612349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tega naloga za plačilo menice nepreklicno in brezpogojno pooblaščamo </w:t>
      </w:r>
      <w:r w:rsidR="00DD33C4">
        <w:rPr>
          <w:rFonts w:ascii="Arial" w:hAnsi="Arial" w:cs="Arial"/>
        </w:rPr>
        <w:t xml:space="preserve">naročnika </w:t>
      </w:r>
      <w:r>
        <w:rPr>
          <w:rFonts w:ascii="Arial" w:hAnsi="Arial" w:cs="Arial"/>
        </w:rPr>
        <w:t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drugi poslovni banki v Republiki Sloveniji, če na navedenem transakcijskem računu ni denarnih sredstev do višine meničnega zneska.</w:t>
      </w:r>
    </w:p>
    <w:p w14:paraId="7B54F4AB" w14:textId="77777777" w:rsidR="00E467B5" w:rsidRPr="006A5321" w:rsidRDefault="00E467B5" w:rsidP="00612349">
      <w:pPr>
        <w:rPr>
          <w:rFonts w:ascii="Arial" w:hAnsi="Arial" w:cs="Arial"/>
        </w:rPr>
      </w:pPr>
    </w:p>
    <w:p w14:paraId="7AB66B62" w14:textId="77777777" w:rsidR="00AC0D6E" w:rsidRDefault="00AC0D6E" w:rsidP="00AC0D6E">
      <w:pPr>
        <w:rPr>
          <w:rFonts w:ascii="Arial" w:hAnsi="Arial" w:cs="Arial"/>
        </w:rPr>
      </w:pPr>
      <w:r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vsako menico, ki jo predloži v plačilo naročnik JAVNO PODJETJE KOMUNALA SLOVENJ GRADEC d.o.o.</w:t>
      </w:r>
    </w:p>
    <w:p w14:paraId="6B5D709F" w14:textId="77777777" w:rsidR="00AC0D6E" w:rsidRDefault="00AC0D6E" w:rsidP="006D1268">
      <w:pPr>
        <w:rPr>
          <w:rFonts w:ascii="Arial" w:hAnsi="Arial" w:cs="Arial"/>
        </w:rPr>
      </w:pPr>
    </w:p>
    <w:p w14:paraId="59E50C70" w14:textId="0C13B6EE" w:rsidR="006D1268" w:rsidRDefault="006D1268" w:rsidP="006D1268">
      <w:pPr>
        <w:rPr>
          <w:rFonts w:ascii="Arial" w:hAnsi="Arial" w:cs="Arial"/>
        </w:rPr>
      </w:pPr>
      <w:r>
        <w:rPr>
          <w:rFonts w:ascii="Arial" w:hAnsi="Arial" w:cs="Arial"/>
        </w:rPr>
        <w:t>S podpisom tega naloga za plačilo menice nepreklicno pooblaščamo vsako poslovno banko s sedežem v Republiki Sloveniji ali v tujini, ki v času unovčenje menice vodi naš transakcijski račun, da v</w:t>
      </w:r>
      <w:r w:rsidRPr="006D1268">
        <w:rPr>
          <w:rFonts w:ascii="Arial" w:hAnsi="Arial" w:cs="Arial"/>
        </w:rPr>
        <w:t xml:space="preserve"> kolikor kritje v valuti, na katero se menica glasi, ne zadostuje za </w:t>
      </w:r>
      <w:r w:rsidR="00543D6A">
        <w:rPr>
          <w:rFonts w:ascii="Arial" w:hAnsi="Arial" w:cs="Arial"/>
        </w:rPr>
        <w:t>izplačilo</w:t>
      </w:r>
      <w:r w:rsidRPr="006D1268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>
        <w:rPr>
          <w:rFonts w:ascii="Arial" w:hAnsi="Arial" w:cs="Arial"/>
        </w:rPr>
        <w:t xml:space="preserve">denarnih </w:t>
      </w:r>
      <w:r w:rsidRPr="006D1268">
        <w:rPr>
          <w:rFonts w:ascii="Arial" w:hAnsi="Arial" w:cs="Arial"/>
        </w:rPr>
        <w:t xml:space="preserve">sredstev za </w:t>
      </w:r>
      <w:r w:rsidR="0030454B">
        <w:rPr>
          <w:rFonts w:ascii="Arial" w:hAnsi="Arial" w:cs="Arial"/>
        </w:rPr>
        <w:t>izplačilo vsake</w:t>
      </w:r>
      <w:r w:rsidRPr="006D1268">
        <w:rPr>
          <w:rFonts w:ascii="Arial" w:hAnsi="Arial" w:cs="Arial"/>
        </w:rPr>
        <w:t xml:space="preserve"> menice</w:t>
      </w:r>
      <w:r w:rsidR="0030454B">
        <w:rPr>
          <w:rFonts w:ascii="Arial" w:hAnsi="Arial" w:cs="Arial"/>
        </w:rPr>
        <w:t>, ki jo predloži naročnik JAVNO PODJETJE KOMUNALA SLOVENJ GRADEC d.o.o</w:t>
      </w:r>
      <w:r w:rsidRPr="006D1268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Default="00656779" w:rsidP="006D1268">
      <w:pPr>
        <w:rPr>
          <w:rFonts w:ascii="Arial" w:hAnsi="Arial" w:cs="Arial"/>
        </w:rPr>
      </w:pPr>
    </w:p>
    <w:p w14:paraId="6DA6D2CF" w14:textId="77777777" w:rsidR="00656779" w:rsidRDefault="00656779" w:rsidP="00656779">
      <w:pPr>
        <w:rPr>
          <w:rFonts w:ascii="Arial" w:hAnsi="Arial" w:cs="Arial"/>
        </w:rPr>
      </w:pPr>
      <w:r w:rsidRPr="00E31CEF">
        <w:rPr>
          <w:rFonts w:ascii="Arial" w:hAnsi="Arial" w:cs="Arial"/>
        </w:rPr>
        <w:t xml:space="preserve">Menični znesek se nakaže na račun </w:t>
      </w:r>
      <w:r>
        <w:rPr>
          <w:rFonts w:ascii="Arial" w:hAnsi="Arial" w:cs="Arial"/>
        </w:rPr>
        <w:t>naročnika.</w:t>
      </w:r>
    </w:p>
    <w:p w14:paraId="7E090140" w14:textId="77777777" w:rsidR="002E661F" w:rsidRDefault="002E661F" w:rsidP="006D1268">
      <w:pPr>
        <w:rPr>
          <w:rFonts w:ascii="Arial" w:hAnsi="Arial" w:cs="Arial"/>
        </w:rPr>
      </w:pPr>
    </w:p>
    <w:p w14:paraId="326663B7" w14:textId="7854393C" w:rsidR="002E661F" w:rsidRPr="002E661F" w:rsidRDefault="002E661F" w:rsidP="002E66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tega </w:t>
      </w:r>
      <w:r w:rsidRPr="002E661F">
        <w:rPr>
          <w:rFonts w:ascii="Arial" w:hAnsi="Arial" w:cs="Arial"/>
        </w:rPr>
        <w:t xml:space="preserve">naloga za plačilo menice za namen unovčevanja menice </w:t>
      </w:r>
      <w:r>
        <w:rPr>
          <w:rFonts w:ascii="Arial" w:hAnsi="Arial" w:cs="Arial"/>
        </w:rPr>
        <w:t xml:space="preserve">nepreklicno pooblaščamo vsako banko, hranilnico ali hranilno kreditno službo </w:t>
      </w:r>
      <w:r w:rsidRPr="002E661F">
        <w:rPr>
          <w:rFonts w:ascii="Arial" w:hAnsi="Arial" w:cs="Arial"/>
        </w:rPr>
        <w:t>oziroma drug</w:t>
      </w:r>
      <w:r>
        <w:rPr>
          <w:rFonts w:ascii="Arial" w:hAnsi="Arial" w:cs="Arial"/>
        </w:rPr>
        <w:t>o</w:t>
      </w:r>
      <w:r w:rsidRPr="002E661F">
        <w:rPr>
          <w:rFonts w:ascii="Arial" w:hAnsi="Arial" w:cs="Arial"/>
        </w:rPr>
        <w:t xml:space="preserve"> oseb</w:t>
      </w:r>
      <w:r>
        <w:rPr>
          <w:rFonts w:ascii="Arial" w:hAnsi="Arial" w:cs="Arial"/>
        </w:rPr>
        <w:t>o</w:t>
      </w:r>
      <w:r w:rsidRPr="002E661F">
        <w:rPr>
          <w:rFonts w:ascii="Arial" w:hAnsi="Arial" w:cs="Arial"/>
        </w:rPr>
        <w:t xml:space="preserve">, ki vodi naš račun, v katerega breme je možno </w:t>
      </w:r>
      <w:r>
        <w:rPr>
          <w:rFonts w:ascii="Arial" w:hAnsi="Arial" w:cs="Arial"/>
        </w:rPr>
        <w:t xml:space="preserve">unovčenje </w:t>
      </w:r>
      <w:r w:rsidRPr="002E661F">
        <w:rPr>
          <w:rFonts w:ascii="Arial" w:hAnsi="Arial" w:cs="Arial"/>
        </w:rPr>
        <w:t>menic</w:t>
      </w:r>
      <w:r>
        <w:rPr>
          <w:rFonts w:ascii="Arial" w:hAnsi="Arial" w:cs="Arial"/>
        </w:rPr>
        <w:t>e</w:t>
      </w:r>
      <w:r w:rsidRPr="002E661F">
        <w:rPr>
          <w:rFonts w:ascii="Arial" w:hAnsi="Arial" w:cs="Arial"/>
        </w:rPr>
        <w:t xml:space="preserve"> v skladu </w:t>
      </w:r>
      <w:r>
        <w:rPr>
          <w:rFonts w:ascii="Arial" w:hAnsi="Arial" w:cs="Arial"/>
        </w:rPr>
        <w:t>s</w:t>
      </w:r>
      <w:r w:rsidRPr="002E661F">
        <w:rPr>
          <w:rFonts w:ascii="Arial" w:hAnsi="Arial" w:cs="Arial"/>
        </w:rPr>
        <w:t xml:space="preserve"> vsakokrat</w:t>
      </w:r>
      <w:r>
        <w:rPr>
          <w:rFonts w:ascii="Arial" w:hAnsi="Arial" w:cs="Arial"/>
        </w:rPr>
        <w:t>nimi</w:t>
      </w:r>
      <w:r w:rsidRPr="002E661F">
        <w:rPr>
          <w:rFonts w:ascii="Arial" w:hAnsi="Arial" w:cs="Arial"/>
        </w:rPr>
        <w:t xml:space="preserve"> veljavnimi predpisi, da </w:t>
      </w:r>
      <w:r>
        <w:rPr>
          <w:rFonts w:ascii="Arial" w:hAnsi="Arial" w:cs="Arial"/>
        </w:rPr>
        <w:t xml:space="preserve">JAVNEMU PODJETJU KOMUNALA SLOVENJ GRADEC </w:t>
      </w:r>
      <w:r w:rsidRPr="002E661F">
        <w:rPr>
          <w:rFonts w:ascii="Arial" w:hAnsi="Arial" w:cs="Arial"/>
        </w:rPr>
        <w:t>proti posredovanju kopije te menične izjave</w:t>
      </w:r>
      <w:r>
        <w:rPr>
          <w:rFonts w:ascii="Arial" w:hAnsi="Arial" w:cs="Arial"/>
        </w:rPr>
        <w:t xml:space="preserve"> -</w:t>
      </w:r>
      <w:r w:rsidRPr="002E661F">
        <w:rPr>
          <w:rFonts w:ascii="Arial" w:hAnsi="Arial" w:cs="Arial"/>
        </w:rPr>
        <w:t xml:space="preserve"> v primeru, če bo izpolnjen pogoj za unovčitev menice, posreduje podatke o obstoju takega računa pri tej banki</w:t>
      </w:r>
      <w:r>
        <w:rPr>
          <w:rFonts w:ascii="Arial" w:hAnsi="Arial" w:cs="Arial"/>
        </w:rPr>
        <w:t>, hranilnici ali hranilno kreditni službi</w:t>
      </w:r>
      <w:r w:rsidRPr="002E66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oziroma</w:t>
      </w:r>
      <w:r w:rsidRPr="002E661F">
        <w:rPr>
          <w:rFonts w:ascii="Arial" w:hAnsi="Arial" w:cs="Arial"/>
        </w:rPr>
        <w:t xml:space="preserve"> drugi osebi</w:t>
      </w:r>
      <w:r>
        <w:rPr>
          <w:rFonts w:ascii="Arial" w:hAnsi="Arial" w:cs="Arial"/>
        </w:rPr>
        <w:t>, ki vodi naš račun,</w:t>
      </w:r>
      <w:r w:rsidRPr="002E661F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n</w:t>
      </w:r>
      <w:r w:rsidRPr="002E661F">
        <w:rPr>
          <w:rFonts w:ascii="Arial" w:hAnsi="Arial" w:cs="Arial"/>
        </w:rPr>
        <w:t xml:space="preserve"> podatek, če stanje na računu zadošča za unovčitev menice.</w:t>
      </w:r>
    </w:p>
    <w:p w14:paraId="5CFADCE7" w14:textId="77777777" w:rsidR="00C24C00" w:rsidRDefault="00C24C00" w:rsidP="00612349">
      <w:pPr>
        <w:rPr>
          <w:rFonts w:ascii="Arial" w:hAnsi="Arial" w:cs="Arial"/>
        </w:rPr>
      </w:pPr>
    </w:p>
    <w:p w14:paraId="64D308D7" w14:textId="2A7EA94F" w:rsidR="00C24C00" w:rsidRDefault="00C24C00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>
        <w:rPr>
          <w:rFonts w:ascii="Arial" w:hAnsi="Arial" w:cs="Arial"/>
        </w:rPr>
        <w:t xml:space="preserve">(tudi ugovorom v sodnem postopku) </w:t>
      </w:r>
      <w:r>
        <w:rPr>
          <w:rFonts w:ascii="Arial" w:hAnsi="Arial" w:cs="Arial"/>
        </w:rPr>
        <w:t>in da bomo naročniku poravnali vso nastalo škodo zaradi neizvršitve oz. nepravilne izvršitve plačila menice, domilicirane pri katerikoli poslovni banki, ki vodi naš transakcijski račun.</w:t>
      </w:r>
    </w:p>
    <w:p w14:paraId="73F33D23" w14:textId="77777777" w:rsidR="00E14BE6" w:rsidRDefault="00E14BE6" w:rsidP="00612349">
      <w:pPr>
        <w:rPr>
          <w:rFonts w:ascii="Arial" w:hAnsi="Arial" w:cs="Arial"/>
        </w:rPr>
      </w:pPr>
    </w:p>
    <w:p w14:paraId="481F530A" w14:textId="1792919B" w:rsidR="00E14BE6" w:rsidRDefault="00E14BE6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>
        <w:rPr>
          <w:rFonts w:ascii="Arial" w:hAnsi="Arial" w:cs="Arial"/>
        </w:rPr>
        <w:t>dobaviteljeve</w:t>
      </w:r>
      <w:r>
        <w:rPr>
          <w:rFonts w:ascii="Arial" w:hAnsi="Arial" w:cs="Arial"/>
        </w:rPr>
        <w:t xml:space="preserve"> pisne zahteve.</w:t>
      </w:r>
    </w:p>
    <w:p w14:paraId="399037F3" w14:textId="77777777" w:rsidR="00E14BE6" w:rsidRDefault="00E14BE6" w:rsidP="00612349">
      <w:pPr>
        <w:rPr>
          <w:rFonts w:ascii="Arial" w:hAnsi="Arial" w:cs="Arial"/>
        </w:rPr>
      </w:pPr>
    </w:p>
    <w:p w14:paraId="00A00B2B" w14:textId="719E7B01" w:rsidR="00E14BE6" w:rsidRDefault="0023467C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Menična izjava in nalog za plačilo menice je </w:t>
      </w:r>
      <w:r w:rsidRPr="006A5321">
        <w:rPr>
          <w:rFonts w:ascii="Arial" w:hAnsi="Arial" w:cs="Arial"/>
          <w:b/>
          <w:bCs/>
        </w:rPr>
        <w:t xml:space="preserve">podpisana v treh </w:t>
      </w:r>
      <w:r w:rsidR="00E82B79" w:rsidRPr="006A5321">
        <w:rPr>
          <w:rFonts w:ascii="Arial" w:hAnsi="Arial" w:cs="Arial"/>
          <w:b/>
          <w:bCs/>
        </w:rPr>
        <w:t xml:space="preserve">(3) </w:t>
      </w:r>
      <w:r w:rsidRPr="006A5321">
        <w:rPr>
          <w:rFonts w:ascii="Arial" w:hAnsi="Arial" w:cs="Arial"/>
          <w:b/>
          <w:bCs/>
        </w:rPr>
        <w:t>enakih izvodih</w:t>
      </w:r>
      <w:r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Default="00E82B79" w:rsidP="00612349">
      <w:pPr>
        <w:rPr>
          <w:rFonts w:ascii="Arial" w:hAnsi="Arial" w:cs="Arial"/>
        </w:rPr>
      </w:pPr>
    </w:p>
    <w:p w14:paraId="21596BDE" w14:textId="23517B7E" w:rsidR="00E82B79" w:rsidRDefault="00917C63" w:rsidP="00612349">
      <w:pPr>
        <w:rPr>
          <w:rFonts w:ascii="Arial" w:hAnsi="Arial" w:cs="Arial"/>
        </w:rPr>
      </w:pPr>
      <w:r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l</w:t>
      </w:r>
      <w:r w:rsidR="007F633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nepreklicno </w:t>
      </w:r>
      <w:r w:rsidR="00F26571">
        <w:rPr>
          <w:rFonts w:ascii="Arial" w:hAnsi="Arial" w:cs="Arial"/>
        </w:rPr>
        <w:t>pooblastilo uporabnika imetniku menice, ki je upravičen zahtevati plačilo na podlagi domilicirane menice v skladu z zakonom, ki ureja menico, da odredi izvršitev plačilne transakcije v breme plačnikovih sredstev pri plačnikovem ponudniku plačilnih storitev v skladu z domilicirano menico, in</w:t>
      </w:r>
    </w:p>
    <w:p w14:paraId="40E4317D" w14:textId="7CB93A81" w:rsidR="00F26571" w:rsidRPr="00534CB1" w:rsidRDefault="00F26571" w:rsidP="00F2657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1C96CAAE" w14:textId="524A5701" w:rsidR="00F26571" w:rsidRDefault="00F26571" w:rsidP="00F26571">
      <w:pPr>
        <w:rPr>
          <w:rFonts w:ascii="Arial" w:hAnsi="Arial" w:cs="Arial"/>
        </w:rPr>
      </w:pPr>
      <w:r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1111E4A" w14:textId="77777777" w:rsidR="001B5DAD" w:rsidRPr="00F00F72" w:rsidRDefault="001B5DAD" w:rsidP="002E661F">
      <w:pPr>
        <w:rPr>
          <w:rFonts w:ascii="Arial" w:hAnsi="Arial" w:cs="Arial"/>
        </w:rPr>
      </w:pPr>
    </w:p>
    <w:p w14:paraId="59587504" w14:textId="47662A7E" w:rsidR="00C30C26" w:rsidRPr="00F00F72" w:rsidRDefault="00C30C26" w:rsidP="00C30C26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>Kraj in datum</w:t>
      </w:r>
      <w:r w:rsidR="001B5DAD" w:rsidRPr="00F00F72">
        <w:rPr>
          <w:rFonts w:ascii="Arial" w:hAnsi="Arial" w:cs="Arial"/>
        </w:rPr>
        <w:t xml:space="preserve"> izdaje izjave in naloga</w:t>
      </w:r>
      <w:r w:rsidRPr="00F00F72">
        <w:rPr>
          <w:rFonts w:ascii="Arial" w:hAnsi="Arial" w:cs="Arial"/>
        </w:rPr>
        <w:t>:</w:t>
      </w:r>
      <w:r w:rsidRPr="00F00F72">
        <w:rPr>
          <w:rFonts w:ascii="Arial" w:hAnsi="Arial" w:cs="Arial"/>
        </w:rPr>
        <w:tab/>
      </w:r>
      <w:r w:rsidR="001B5DAD"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>Žig</w:t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podpis zakonitega zastopnika</w:t>
      </w:r>
    </w:p>
    <w:p w14:paraId="2D3AFA6C" w14:textId="68A352BC" w:rsidR="00C30C26" w:rsidRPr="00F00F72" w:rsidRDefault="00C30C26" w:rsidP="00534CB1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gospodarskega subjekta</w:t>
      </w:r>
    </w:p>
    <w:p w14:paraId="53546D4E" w14:textId="7CECDA7E" w:rsidR="00C30C26" w:rsidRPr="00534CB1" w:rsidRDefault="00C30C26" w:rsidP="00534CB1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_____________________</w:t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_______________</w:t>
      </w:r>
    </w:p>
    <w:p w14:paraId="20DEC0CC" w14:textId="2708A1DB" w:rsidR="00785247" w:rsidRPr="003A57CD" w:rsidRDefault="00C30C26" w:rsidP="00F32AB4">
      <w:pPr>
        <w:rPr>
          <w:rFonts w:ascii="Arial" w:hAnsi="Arial" w:cs="Arial"/>
        </w:rPr>
      </w:pPr>
      <w:r w:rsidRPr="00F00F72">
        <w:rPr>
          <w:rFonts w:ascii="Arial" w:hAnsi="Arial" w:cs="Arial"/>
          <w:b/>
        </w:rPr>
        <w:t xml:space="preserve">Priloga: </w:t>
      </w:r>
      <w:r w:rsidR="00AE1BBB" w:rsidRPr="00F00F72">
        <w:rPr>
          <w:rFonts w:ascii="Arial" w:hAnsi="Arial" w:cs="Arial"/>
        </w:rPr>
        <w:t>dve</w:t>
      </w:r>
      <w:r w:rsidRPr="00F00F72">
        <w:rPr>
          <w:rFonts w:ascii="Arial" w:hAnsi="Arial" w:cs="Arial"/>
        </w:rPr>
        <w:t xml:space="preserve"> (</w:t>
      </w:r>
      <w:r w:rsidR="00AE1BBB" w:rsidRPr="00F00F72">
        <w:rPr>
          <w:rFonts w:ascii="Arial" w:hAnsi="Arial" w:cs="Arial"/>
        </w:rPr>
        <w:t>2</w:t>
      </w:r>
      <w:r w:rsidRPr="00F00F72">
        <w:rPr>
          <w:rFonts w:ascii="Arial" w:hAnsi="Arial" w:cs="Arial"/>
        </w:rPr>
        <w:t>) menic</w:t>
      </w:r>
      <w:r w:rsidR="00AE1BBB" w:rsidRPr="00F00F72">
        <w:rPr>
          <w:rFonts w:ascii="Arial" w:hAnsi="Arial" w:cs="Arial"/>
        </w:rPr>
        <w:t>i</w:t>
      </w:r>
    </w:p>
    <w:sectPr w:rsidR="00785247" w:rsidRPr="003A57CD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F3F4" w14:textId="06ECED24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CA5CCB">
      <w:rPr>
        <w:rFonts w:ascii="Arial" w:hAnsi="Arial" w:cs="Arial"/>
        <w:noProof/>
        <w:sz w:val="16"/>
        <w:szCs w:val="16"/>
      </w:rPr>
      <w:t>10Šu</w:t>
    </w:r>
    <w:r w:rsidR="00E467B5">
      <w:rPr>
        <w:rFonts w:ascii="Arial" w:hAnsi="Arial" w:cs="Arial"/>
        <w:noProof/>
        <w:sz w:val="16"/>
        <w:szCs w:val="16"/>
      </w:rPr>
      <w:t>l</w:t>
    </w:r>
    <w:r w:rsidRPr="00A7360F">
      <w:rPr>
        <w:rFonts w:ascii="Arial" w:hAnsi="Arial" w:cs="Arial"/>
        <w:noProof/>
        <w:sz w:val="16"/>
        <w:szCs w:val="16"/>
      </w:rPr>
      <w:t>/202</w:t>
    </w:r>
    <w:r w:rsidR="003149AA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031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38B7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5E8E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CB1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05D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29C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4D0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FFD"/>
    <w:rsid w:val="0092341C"/>
    <w:rsid w:val="00923455"/>
    <w:rsid w:val="009237CB"/>
    <w:rsid w:val="009248BD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37A7"/>
    <w:rsid w:val="00A43FE2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819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5CCB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0120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17A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D68"/>
    <w:rsid w:val="00ED4E7D"/>
    <w:rsid w:val="00ED52AE"/>
    <w:rsid w:val="00ED564A"/>
    <w:rsid w:val="00ED591E"/>
    <w:rsid w:val="00ED6197"/>
    <w:rsid w:val="00ED67F9"/>
    <w:rsid w:val="00ED6D58"/>
    <w:rsid w:val="00ED78B7"/>
    <w:rsid w:val="00ED7A2E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1642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200</TotalTime>
  <Pages>2</Pages>
  <Words>1000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79</cp:revision>
  <cp:lastPrinted>2005-10-07T13:21:00Z</cp:lastPrinted>
  <dcterms:created xsi:type="dcterms:W3CDTF">2021-06-17T08:59:00Z</dcterms:created>
  <dcterms:modified xsi:type="dcterms:W3CDTF">2024-11-07T10:09:00Z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